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995FEC" w14:textId="4DE956B0" w:rsidR="00A25BF9" w:rsidRDefault="00A25BF9" w:rsidP="00A25B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MILBORN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</w:t>
      </w:r>
      <w:r w:rsidR="000802DB">
        <w:rPr>
          <w:rFonts w:ascii="Times New Roman" w:hAnsi="Times New Roman" w:cs="Times New Roman"/>
          <w:sz w:val="24"/>
          <w:szCs w:val="24"/>
        </w:rPr>
        <w:t>28-35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1D01C25E" w14:textId="77777777" w:rsidR="00A25BF9" w:rsidRDefault="00A25BF9" w:rsidP="00A25B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8A5D9F" w14:textId="77777777" w:rsidR="00A25BF9" w:rsidRDefault="00A25BF9" w:rsidP="00A25B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3695EC" w14:textId="77777777" w:rsidR="00171588" w:rsidRPr="00171588" w:rsidRDefault="00171588" w:rsidP="0017158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71588">
        <w:rPr>
          <w:rFonts w:ascii="Times New Roman" w:hAnsi="Times New Roman" w:cs="Times New Roman"/>
          <w:sz w:val="24"/>
          <w:szCs w:val="24"/>
        </w:rPr>
        <w:t>10 May1428</w:t>
      </w:r>
      <w:r w:rsidRPr="00171588">
        <w:rPr>
          <w:rFonts w:ascii="Times New Roman" w:hAnsi="Times New Roman" w:cs="Times New Roman"/>
          <w:sz w:val="24"/>
          <w:szCs w:val="24"/>
        </w:rPr>
        <w:tab/>
        <w:t>He was a juror on the inquisition held at Ilchester, Somerset, into the lands</w:t>
      </w:r>
    </w:p>
    <w:p w14:paraId="43224D8F" w14:textId="77777777" w:rsidR="00171588" w:rsidRPr="00171588" w:rsidRDefault="00171588" w:rsidP="0017158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71588">
        <w:rPr>
          <w:rFonts w:ascii="Times New Roman" w:hAnsi="Times New Roman" w:cs="Times New Roman"/>
          <w:sz w:val="24"/>
          <w:szCs w:val="24"/>
        </w:rPr>
        <w:tab/>
      </w:r>
      <w:r w:rsidRPr="00171588">
        <w:rPr>
          <w:rFonts w:ascii="Times New Roman" w:hAnsi="Times New Roman" w:cs="Times New Roman"/>
          <w:sz w:val="24"/>
          <w:szCs w:val="24"/>
        </w:rPr>
        <w:tab/>
        <w:t>of the late Sir John Stafford(q.v.</w:t>
      </w:r>
      <w:proofErr w:type="gramStart"/>
      <w:r w:rsidRPr="00171588">
        <w:rPr>
          <w:rFonts w:ascii="Times New Roman" w:hAnsi="Times New Roman" w:cs="Times New Roman"/>
          <w:sz w:val="24"/>
          <w:szCs w:val="24"/>
        </w:rPr>
        <w:t>).</w:t>
      </w:r>
      <w:proofErr w:type="spellStart"/>
      <w:r w:rsidRPr="00171588">
        <w:rPr>
          <w:rFonts w:ascii="Times New Roman" w:hAnsi="Times New Roman" w:cs="Times New Roman"/>
          <w:sz w:val="24"/>
          <w:szCs w:val="24"/>
        </w:rPr>
        <w:t>Cal.I.P.M</w:t>
      </w:r>
      <w:proofErr w:type="spellEnd"/>
      <w:r w:rsidRPr="0017158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71588">
        <w:rPr>
          <w:rFonts w:ascii="Times New Roman" w:hAnsi="Times New Roman" w:cs="Times New Roman"/>
          <w:sz w:val="24"/>
          <w:szCs w:val="24"/>
        </w:rPr>
        <w:t xml:space="preserve"> 6-10 Henry VI p.29)</w:t>
      </w:r>
    </w:p>
    <w:p w14:paraId="16064417" w14:textId="77777777" w:rsidR="00A25BF9" w:rsidRDefault="00A25BF9" w:rsidP="00A25B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Oct.1432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Yeovil, Somerset,</w:t>
      </w:r>
    </w:p>
    <w:p w14:paraId="096ED15E" w14:textId="77777777" w:rsidR="00A25BF9" w:rsidRDefault="00A25BF9" w:rsidP="00A25B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Anne Stafford, Countess of March(q.v.).</w:t>
      </w:r>
    </w:p>
    <w:p w14:paraId="7B62C0A9" w14:textId="38A9C062" w:rsidR="00A25BF9" w:rsidRDefault="00A25BF9" w:rsidP="00A25B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24-68)</w:t>
      </w:r>
    </w:p>
    <w:p w14:paraId="2DB8419C" w14:textId="77777777" w:rsidR="00560EA2" w:rsidRDefault="00560EA2" w:rsidP="00560E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2 Oct.1435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Ilchester,</w:t>
      </w:r>
    </w:p>
    <w:p w14:paraId="10B9D2B8" w14:textId="77777777" w:rsidR="00560EA2" w:rsidRDefault="00560EA2" w:rsidP="00560E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Somerset, into lands of Sir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Arundell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Lanherne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63464B3D" w14:textId="5F6D1E08" w:rsidR="00560EA2" w:rsidRDefault="00560EA2" w:rsidP="00A25B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24-384)</w:t>
      </w:r>
    </w:p>
    <w:p w14:paraId="53FE3DBF" w14:textId="77777777" w:rsidR="000802DB" w:rsidRDefault="000802DB" w:rsidP="000802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Oct.1435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Ilchester, Somerset,</w:t>
      </w:r>
    </w:p>
    <w:p w14:paraId="5B93B45B" w14:textId="77777777" w:rsidR="000802DB" w:rsidRDefault="000802DB" w:rsidP="000802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held by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7</w:t>
      </w:r>
      <w:r w:rsidRPr="0028055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Earl of Arundel(q.v.).</w:t>
      </w:r>
    </w:p>
    <w:p w14:paraId="7C834BC2" w14:textId="4C7AFD72" w:rsidR="000802DB" w:rsidRDefault="000802DB" w:rsidP="000802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24-372)</w:t>
      </w:r>
    </w:p>
    <w:p w14:paraId="16861878" w14:textId="77777777" w:rsidR="00A25BF9" w:rsidRDefault="00A25BF9" w:rsidP="00A25B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9682C5" w14:textId="3C10CA38" w:rsidR="00171588" w:rsidRDefault="00171588" w:rsidP="00A25B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F01095" w14:textId="6B2AAABF" w:rsidR="000802DB" w:rsidRDefault="000802DB" w:rsidP="00A25B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December 2020</w:t>
      </w:r>
    </w:p>
    <w:p w14:paraId="5EE54A82" w14:textId="58653676" w:rsidR="00560EA2" w:rsidRPr="00A25BF9" w:rsidRDefault="00560EA2" w:rsidP="00A25B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March 2021</w:t>
      </w:r>
    </w:p>
    <w:sectPr w:rsidR="00560EA2" w:rsidRPr="00A25BF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AD8882" w14:textId="77777777" w:rsidR="00A25BF9" w:rsidRDefault="00A25BF9" w:rsidP="00E71FC3">
      <w:pPr>
        <w:spacing w:after="0" w:line="240" w:lineRule="auto"/>
      </w:pPr>
      <w:r>
        <w:separator/>
      </w:r>
    </w:p>
  </w:endnote>
  <w:endnote w:type="continuationSeparator" w:id="0">
    <w:p w14:paraId="541D28FD" w14:textId="77777777" w:rsidR="00A25BF9" w:rsidRDefault="00A25BF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FE3F24" w14:textId="77777777"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238C98" w14:textId="77777777" w:rsidR="00A25BF9" w:rsidRDefault="00A25BF9" w:rsidP="00E71FC3">
      <w:pPr>
        <w:spacing w:after="0" w:line="240" w:lineRule="auto"/>
      </w:pPr>
      <w:r>
        <w:separator/>
      </w:r>
    </w:p>
  </w:footnote>
  <w:footnote w:type="continuationSeparator" w:id="0">
    <w:p w14:paraId="29990C3A" w14:textId="77777777" w:rsidR="00A25BF9" w:rsidRDefault="00A25BF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5BF9"/>
    <w:rsid w:val="000802DB"/>
    <w:rsid w:val="00171588"/>
    <w:rsid w:val="00560EA2"/>
    <w:rsid w:val="00A25BF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B2B36"/>
  <w15:chartTrackingRefBased/>
  <w15:docId w15:val="{0A2D238F-7A66-4571-91E0-2D45F15C9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05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2016-03-15T21:38:00Z</dcterms:created>
  <dcterms:modified xsi:type="dcterms:W3CDTF">2021-03-31T06:52:00Z</dcterms:modified>
</cp:coreProperties>
</file>